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92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720"/>
        <w:gridCol w:w="630"/>
        <w:gridCol w:w="2312"/>
        <w:gridCol w:w="423"/>
        <w:gridCol w:w="6607"/>
      </w:tblGrid>
      <w:tr w:rsidR="003D1B71" w:rsidTr="00A158B7">
        <w:trPr>
          <w:trHeight w:val="2112"/>
        </w:trPr>
        <w:tc>
          <w:tcPr>
            <w:tcW w:w="3662" w:type="dxa"/>
            <w:gridSpan w:val="3"/>
            <w:vMerge w:val="restart"/>
            <w:tcBorders>
              <w:bottom w:val="nil"/>
            </w:tcBorders>
          </w:tcPr>
          <w:p w:rsidR="003D1B71" w:rsidRDefault="003D1B71" w:rsidP="003D1B71">
            <w:pPr>
              <w:pStyle w:val="BodyText"/>
              <w:kinsoku w:val="0"/>
              <w:overflowPunct w:val="0"/>
              <w:ind w:left="-120"/>
              <w:rPr>
                <w:rFonts w:ascii="Times New Roman" w:hAnsi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40DA79E" wp14:editId="5E5DC57D">
                      <wp:extent cx="1810385" cy="1810385"/>
                      <wp:effectExtent l="0" t="0" r="0" b="0"/>
                      <wp:docPr id="3" name="Oval 3" descr="woman's headsho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10385" cy="181038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C3F0A" w:rsidRPr="00D522CC" w:rsidRDefault="00D522CC" w:rsidP="00DC3F0A">
                                  <w:pPr>
                                    <w:jc w:val="center"/>
                                    <w:rPr>
                                      <w:color w:val="FF0000"/>
                                      <w:sz w:val="36"/>
                                    </w:rPr>
                                  </w:pPr>
                                  <w:r w:rsidRPr="00D522CC">
                                    <w:rPr>
                                      <w:color w:val="FF0000"/>
                                      <w:sz w:val="36"/>
                                    </w:rPr>
                                    <w:t>PERSONAL LOGO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40DA79E" id="Oval 3" o:spid="_x0000_s1026" alt="woman's headshot" style="width:142.55pt;height:142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" stroked="f" strokeweight="1pt">
                      <v:fill r:id="rId11" o:title="woman's headshot" recolor="t" rotate="t" type="frame"/>
                      <v:stroke joinstyle="miter"/>
                      <v:textbox>
                        <w:txbxContent>
                          <w:p w:rsidR="00DC3F0A" w:rsidRPr="00D522CC" w:rsidRDefault="00D522CC" w:rsidP="00DC3F0A">
                            <w:pPr>
                              <w:jc w:val="center"/>
                              <w:rPr>
                                <w:color w:val="FF0000"/>
                                <w:sz w:val="36"/>
                              </w:rPr>
                            </w:pPr>
                            <w:r w:rsidRPr="00D522CC">
                              <w:rPr>
                                <w:color w:val="FF0000"/>
                                <w:sz w:val="36"/>
                              </w:rPr>
                              <w:t>PERSONAL LOGO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:rsidR="003D1B71" w:rsidRPr="0056708E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  <w:color w:val="0072C7" w:themeColor="accent2"/>
              </w:rPr>
            </w:pPr>
          </w:p>
        </w:tc>
        <w:tc>
          <w:tcPr>
            <w:tcW w:w="6607" w:type="dxa"/>
            <w:tcBorders>
              <w:bottom w:val="nil"/>
            </w:tcBorders>
          </w:tcPr>
          <w:p w:rsidR="003D1B71" w:rsidRPr="00310F17" w:rsidRDefault="00D522CC" w:rsidP="00D522CC">
            <w:pPr>
              <w:pStyle w:val="Title"/>
            </w:pPr>
            <w:r>
              <w:t>[</w:t>
            </w:r>
            <w:r w:rsidRPr="00D522CC">
              <w:t>personal letterhead</w:t>
            </w:r>
            <w:r>
              <w:t>]</w:t>
            </w:r>
            <w:r w:rsidR="003D1B71" w:rsidRPr="00310F17">
              <w:br/>
            </w:r>
          </w:p>
        </w:tc>
      </w:tr>
      <w:tr w:rsidR="003D1B71" w:rsidTr="00A158B7">
        <w:trPr>
          <w:trHeight w:val="1589"/>
        </w:trPr>
        <w:tc>
          <w:tcPr>
            <w:tcW w:w="3662" w:type="dxa"/>
            <w:gridSpan w:val="3"/>
            <w:vMerge/>
            <w:tcBorders>
              <w:bottom w:val="nil"/>
            </w:tcBorders>
          </w:tcPr>
          <w:p w:rsidR="003D1B71" w:rsidRDefault="003D1B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423" w:type="dxa"/>
            <w:vMerge/>
            <w:tcBorders>
              <w:bottom w:val="nil"/>
            </w:tcBorders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 w:val="restart"/>
            <w:tcBorders>
              <w:bottom w:val="nil"/>
            </w:tcBorders>
            <w:vAlign w:val="bottom"/>
          </w:tcPr>
          <w:p w:rsidR="00D522CC" w:rsidRDefault="00D522CC" w:rsidP="00D522CC">
            <w:pPr>
              <w:pStyle w:val="Heading2"/>
              <w:rPr>
                <w:rFonts w:ascii="Calibri" w:hAnsi="Calibri" w:cs="Calibri"/>
                <w:color w:val="0072C7"/>
              </w:rPr>
            </w:pPr>
            <w:r>
              <w:rPr>
                <w:rFonts w:ascii="Calibri" w:hAnsi="Calibri" w:cs="Calibri"/>
                <w:color w:val="0072C7"/>
              </w:rPr>
              <w:t>Product</w:t>
            </w:r>
          </w:p>
          <w:p w:rsidR="00D522CC" w:rsidRDefault="00D522CC" w:rsidP="00D522CC">
            <w:pPr>
              <w:pStyle w:val="ListParagraph"/>
              <w:numPr>
                <w:ilvl w:val="0"/>
                <w:numId w:val="4"/>
              </w:numPr>
            </w:pPr>
            <w:r>
              <w:t>T</w:t>
            </w:r>
          </w:p>
          <w:p w:rsidR="00D522CC" w:rsidRDefault="00D522CC" w:rsidP="00D522CC">
            <w:pPr>
              <w:pStyle w:val="ListParagraph"/>
              <w:numPr>
                <w:ilvl w:val="0"/>
                <w:numId w:val="4"/>
              </w:numPr>
            </w:pPr>
            <w:r>
              <w:t>T</w:t>
            </w:r>
          </w:p>
          <w:p w:rsidR="00D522CC" w:rsidRPr="00D522CC" w:rsidRDefault="00D522CC" w:rsidP="00D522CC">
            <w:pPr>
              <w:pStyle w:val="ListParagraph"/>
              <w:numPr>
                <w:ilvl w:val="0"/>
                <w:numId w:val="4"/>
              </w:numPr>
            </w:pPr>
          </w:p>
          <w:p w:rsidR="003D1B71" w:rsidRPr="00740017" w:rsidRDefault="003D1B71" w:rsidP="00AC6C7E">
            <w:pPr>
              <w:rPr>
                <w:rFonts w:ascii="Calibri" w:hAnsi="Calibri" w:cs="Calibri"/>
              </w:rPr>
            </w:pPr>
          </w:p>
          <w:p w:rsidR="003D1B71" w:rsidRPr="00E572D6" w:rsidRDefault="00D522CC" w:rsidP="00AC6C7E">
            <w:pPr>
              <w:pStyle w:val="Heading2"/>
              <w:rPr>
                <w:rFonts w:ascii="Calibri" w:hAnsi="Calibri" w:cs="Calibri"/>
                <w:color w:val="0072C7"/>
              </w:rPr>
            </w:pPr>
            <w:r>
              <w:rPr>
                <w:rFonts w:ascii="Calibri" w:hAnsi="Calibri" w:cs="Calibri"/>
                <w:color w:val="0072C7"/>
              </w:rPr>
              <w:t>Details</w:t>
            </w:r>
          </w:p>
          <w:p w:rsidR="00D522CC" w:rsidRDefault="00D522CC" w:rsidP="00AC6C7E">
            <w:pPr>
              <w:pStyle w:val="ListBulle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</w:t>
            </w:r>
          </w:p>
          <w:p w:rsidR="00D522CC" w:rsidRDefault="00D522CC" w:rsidP="00AC6C7E">
            <w:pPr>
              <w:pStyle w:val="ListBulle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</w:t>
            </w: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</w:p>
          <w:p w:rsidR="00D522CC" w:rsidRDefault="00D522CC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</w:rPr>
            </w:pPr>
            <w:bookmarkStart w:id="0" w:name="_GoBack"/>
            <w:bookmarkEnd w:id="0"/>
          </w:p>
          <w:p w:rsidR="003D1B71" w:rsidRPr="0056708E" w:rsidRDefault="003D1B71" w:rsidP="00D522CC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3D1B71" w:rsidTr="003D1B71">
        <w:trPr>
          <w:trHeight w:val="1164"/>
        </w:trPr>
        <w:tc>
          <w:tcPr>
            <w:tcW w:w="720" w:type="dxa"/>
          </w:tcPr>
          <w:p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942" w:type="dxa"/>
            <w:gridSpan w:val="2"/>
          </w:tcPr>
          <w:p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90471" w:rsidRDefault="003D1B71" w:rsidP="00222466"/>
        </w:tc>
      </w:tr>
      <w:tr w:rsidR="003D1B71" w:rsidTr="003D1B71">
        <w:trPr>
          <w:trHeight w:val="54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Style w:val="Strong"/>
                <w:rFonts w:ascii="Calibri" w:hAnsi="Calibri" w:cs="Calibri"/>
                <w:b w:val="0"/>
                <w:bCs w:val="0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07B1A3A" wp14:editId="5DA9D712">
                      <wp:extent cx="337185" cy="333375"/>
                      <wp:effectExtent l="0" t="0" r="5715" b="9525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F6B933" id="Group 21" o:spid="_x0000_s1026" alt="gps icon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">
                      <v:shape id="Freeform: Shape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28" type="#_x0000_t75" alt="GPS icon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3" o:title="GPS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02431E" w:rsidP="00380FD1">
            <w:pPr>
              <w:pStyle w:val="Information"/>
            </w:pPr>
            <w:sdt>
              <w:sdtPr>
                <w:id w:val="1645700282"/>
                <w:placeholder>
                  <w:docPart w:val="AE06C12D5D7F4E0C865B5651BE4F8CD8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380FD1">
                  <w:t>[Your Address]</w:t>
                </w:r>
              </w:sdtContent>
            </w:sdt>
          </w:p>
          <w:p w:rsidR="003D1B71" w:rsidRPr="00380FD1" w:rsidRDefault="0002431E" w:rsidP="00380FD1">
            <w:pPr>
              <w:pStyle w:val="Information"/>
            </w:pPr>
            <w:sdt>
              <w:sdtPr>
                <w:id w:val="-798381348"/>
                <w:placeholder>
                  <w:docPart w:val="F5D8C3AB0EF04ABD990AC6BDBF6495D4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380FD1">
                  <w:t>[City, ST ZIP Code]</w:t>
                </w:r>
              </w:sdtContent>
            </w:sdt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183"/>
        </w:trPr>
        <w:tc>
          <w:tcPr>
            <w:tcW w:w="720" w:type="dxa"/>
          </w:tcPr>
          <w:p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624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7ACA9A0" wp14:editId="15F44209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80B2606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">
                      <v:shape id="Freeform: Shape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5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02431E" w:rsidP="00380FD1">
            <w:pPr>
              <w:pStyle w:val="Information"/>
            </w:pPr>
            <w:sdt>
              <w:sdtPr>
                <w:id w:val="1701595270"/>
                <w:placeholder>
                  <w:docPart w:val="133690DDE90F43EF950D850D67A7B004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380FD1">
                  <w:t>[Your Phone]</w:t>
                </w:r>
              </w:sdtContent>
            </w:sdt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183"/>
        </w:trPr>
        <w:tc>
          <w:tcPr>
            <w:tcW w:w="720" w:type="dxa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63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695FDC1" wp14:editId="5334AE94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897184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">
                        <v:imagedata r:id="rId17" o:title="Email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02431E" w:rsidP="00380FD1">
            <w:pPr>
              <w:pStyle w:val="Information"/>
            </w:pPr>
            <w:sdt>
              <w:sdtPr>
                <w:id w:val="-1997099910"/>
                <w:placeholder>
                  <w:docPart w:val="84C4A37ACF5A4A3187E85344F48797FA"/>
                </w:placeholder>
                <w:temporary/>
                <w:showingPlcHdr/>
                <w15:appearance w15:val="hidden"/>
              </w:sdtPr>
              <w:sdtEndPr/>
              <w:sdtContent>
                <w:r w:rsidR="003D1B71" w:rsidRPr="00380FD1">
                  <w:t>[Your Email]</w:t>
                </w:r>
              </w:sdtContent>
            </w:sdt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174"/>
        </w:trPr>
        <w:tc>
          <w:tcPr>
            <w:tcW w:w="720" w:type="dxa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63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71A38F6" wp14:editId="3407FD00">
                      <wp:extent cx="338455" cy="346075"/>
                      <wp:effectExtent l="0" t="0" r="4445" b="0"/>
                      <wp:docPr id="23" name="Group 23" descr="websit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8" name="Freeform: Shape 273">
                                <a:extLst/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3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3" name="Picture 36" descr="websit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9BF222D" id="Group 23" o:spid="_x0000_s1026" alt="website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0d1d51 [3206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6" o:spid="_x0000_s1028" type="#_x0000_t75" alt="website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">
                        <v:imagedata r:id="rId19" o:title="websit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sdt>
          <w:sdtPr>
            <w:id w:val="994223924"/>
            <w:placeholder>
              <w:docPart w:val="1650F92E57AA4B6FA1C6FBA80C7FCF70"/>
            </w:placeholder>
            <w:temporary/>
            <w:showingPlcHdr/>
            <w15:appearance w15:val="hidden"/>
          </w:sdtPr>
          <w:sdtEndPr/>
          <w:sdtContent>
            <w:tc>
              <w:tcPr>
                <w:tcW w:w="2312" w:type="dxa"/>
                <w:vAlign w:val="center"/>
              </w:tcPr>
              <w:p w:rsidR="003D1B71" w:rsidRPr="00380FD1" w:rsidRDefault="003D1B71" w:rsidP="00380FD1">
                <w:pPr>
                  <w:pStyle w:val="Information"/>
                </w:pPr>
                <w:r>
                  <w:t>[</w:t>
                </w:r>
                <w:r w:rsidRPr="00380FD1">
                  <w:rPr>
                    <w:rStyle w:val="PlaceholderText"/>
                    <w:color w:val="666666" w:themeColor="accent4"/>
                  </w:rPr>
                  <w:t>Your Website</w:t>
                </w:r>
                <w:r>
                  <w:rPr>
                    <w:rStyle w:val="PlaceholderText"/>
                    <w:color w:val="666666" w:themeColor="accent4"/>
                  </w:rPr>
                  <w:t>]</w:t>
                </w:r>
              </w:p>
            </w:tc>
          </w:sdtContent>
        </w:sdt>
        <w:tc>
          <w:tcPr>
            <w:tcW w:w="423" w:type="dxa"/>
            <w:vMerge/>
          </w:tcPr>
          <w:p w:rsidR="003D1B71" w:rsidRDefault="003D1B71" w:rsidP="00A14C79">
            <w:pPr>
              <w:pStyle w:val="Information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2448"/>
        </w:trPr>
        <w:tc>
          <w:tcPr>
            <w:tcW w:w="720" w:type="dxa"/>
          </w:tcPr>
          <w:p w:rsidR="003D1B71" w:rsidRPr="0056708E" w:rsidRDefault="003D1B71" w:rsidP="00222466">
            <w:pPr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942" w:type="dxa"/>
            <w:gridSpan w:val="2"/>
          </w:tcPr>
          <w:p w:rsidR="003D1B71" w:rsidRPr="0056708E" w:rsidRDefault="003D1B71" w:rsidP="00222466">
            <w:pPr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423" w:type="dxa"/>
          </w:tcPr>
          <w:p w:rsidR="003D1B71" w:rsidRDefault="003D1B71" w:rsidP="00222466"/>
        </w:tc>
        <w:tc>
          <w:tcPr>
            <w:tcW w:w="6607" w:type="dxa"/>
            <w:vMerge/>
          </w:tcPr>
          <w:p w:rsidR="003D1B71" w:rsidRDefault="003D1B71" w:rsidP="00222466"/>
        </w:tc>
      </w:tr>
    </w:tbl>
    <w:p w:rsidR="007F5B63" w:rsidRPr="00CE1E3D" w:rsidRDefault="007F5B63" w:rsidP="006D79A8">
      <w:pPr>
        <w:pStyle w:val="BodyText"/>
      </w:pPr>
    </w:p>
    <w:sectPr w:rsidR="007F5B63" w:rsidRPr="00CE1E3D" w:rsidSect="003D1B71">
      <w:headerReference w:type="default" r:id="rId20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431E" w:rsidRDefault="0002431E" w:rsidP="00590471">
      <w:r>
        <w:separator/>
      </w:r>
    </w:p>
  </w:endnote>
  <w:endnote w:type="continuationSeparator" w:id="0">
    <w:p w:rsidR="0002431E" w:rsidRDefault="0002431E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431E" w:rsidRDefault="0002431E" w:rsidP="00590471">
      <w:r>
        <w:separator/>
      </w:r>
    </w:p>
  </w:footnote>
  <w:footnote w:type="continuationSeparator" w:id="0">
    <w:p w:rsidR="0002431E" w:rsidRDefault="0002431E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0471" w:rsidRDefault="00310F17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04385452" wp14:editId="7AC38A4D">
              <wp:simplePos x="0" y="0"/>
              <wp:positionH relativeFrom="column">
                <wp:posOffset>-1611630</wp:posOffset>
              </wp:positionH>
              <wp:positionV relativeFrom="paragraph">
                <wp:posOffset>-457200</wp:posOffset>
              </wp:positionV>
              <wp:extent cx="8686478" cy="10547991"/>
              <wp:effectExtent l="0" t="0" r="635" b="5715"/>
              <wp:wrapNone/>
              <wp:docPr id="26" name="Group 26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478" cy="10547991"/>
                        <a:chOff x="0" y="-228600"/>
                        <a:chExt cx="8686478" cy="10547991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Freeform: Shape 10">
                          <a:extLst/>
                        </wps:cNvPr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914078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>
                          <a:extLst/>
                        </wps:cNvPr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AB4D7A1" id="Group 26" o:spid="_x0000_s1026" style="position:absolute;margin-left:-126.9pt;margin-top:-36pt;width:683.95pt;height:830.55pt;z-index:251657216" coordorigin=",-2286" coordsize="86864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">
              <v:group id="Group 14" o:spid="_x0000_s1027" style="position:absolute;top:1981;width:40640;height:38195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Freeform: Shape 10" o:spid="_x0000_s1028" style="position:absolute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909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9140;top:-2286;width:77724;height:2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Group 12" o:spid="_x0000_s1031" style="position:absolute;left:27203;top:7696;width:59464;height:95497" coordorigin="-26637,-52836" coordsize="48666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637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3E0144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2" w15:restartNumberingAfterBreak="0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0B27D4"/>
    <w:multiLevelType w:val="hybridMultilevel"/>
    <w:tmpl w:val="3306D3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SystemFonts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22CC"/>
    <w:rsid w:val="0002431E"/>
    <w:rsid w:val="00060042"/>
    <w:rsid w:val="0008685D"/>
    <w:rsid w:val="00090860"/>
    <w:rsid w:val="00112FD7"/>
    <w:rsid w:val="00150ABD"/>
    <w:rsid w:val="001946FC"/>
    <w:rsid w:val="00222466"/>
    <w:rsid w:val="0024753C"/>
    <w:rsid w:val="00276026"/>
    <w:rsid w:val="002B4549"/>
    <w:rsid w:val="00310F17"/>
    <w:rsid w:val="00322A46"/>
    <w:rsid w:val="003326CB"/>
    <w:rsid w:val="00353B60"/>
    <w:rsid w:val="00376291"/>
    <w:rsid w:val="00380FD1"/>
    <w:rsid w:val="00383D02"/>
    <w:rsid w:val="00385DE7"/>
    <w:rsid w:val="003D1B71"/>
    <w:rsid w:val="004E158A"/>
    <w:rsid w:val="00565C77"/>
    <w:rsid w:val="0056708E"/>
    <w:rsid w:val="005801E5"/>
    <w:rsid w:val="00590471"/>
    <w:rsid w:val="005D01FA"/>
    <w:rsid w:val="00653E17"/>
    <w:rsid w:val="006A08E8"/>
    <w:rsid w:val="006D79A8"/>
    <w:rsid w:val="0072353B"/>
    <w:rsid w:val="007575B6"/>
    <w:rsid w:val="007B3C81"/>
    <w:rsid w:val="007D67CA"/>
    <w:rsid w:val="007E668F"/>
    <w:rsid w:val="007F5B63"/>
    <w:rsid w:val="00803A0A"/>
    <w:rsid w:val="00846CB9"/>
    <w:rsid w:val="008566AA"/>
    <w:rsid w:val="008A1E6E"/>
    <w:rsid w:val="008C024F"/>
    <w:rsid w:val="008C2CFC"/>
    <w:rsid w:val="00912DC8"/>
    <w:rsid w:val="009475DC"/>
    <w:rsid w:val="00967B93"/>
    <w:rsid w:val="009D090F"/>
    <w:rsid w:val="00A31464"/>
    <w:rsid w:val="00A31B16"/>
    <w:rsid w:val="00A33613"/>
    <w:rsid w:val="00A47A8D"/>
    <w:rsid w:val="00AC6C7E"/>
    <w:rsid w:val="00B4158A"/>
    <w:rsid w:val="00B6466C"/>
    <w:rsid w:val="00BB1B5D"/>
    <w:rsid w:val="00BC22C7"/>
    <w:rsid w:val="00BD195A"/>
    <w:rsid w:val="00C07240"/>
    <w:rsid w:val="00C14078"/>
    <w:rsid w:val="00CE1E3D"/>
    <w:rsid w:val="00D053FA"/>
    <w:rsid w:val="00D522CC"/>
    <w:rsid w:val="00DC3F0A"/>
    <w:rsid w:val="00E26AED"/>
    <w:rsid w:val="00E73AB8"/>
    <w:rsid w:val="00E90A60"/>
    <w:rsid w:val="00ED47F7"/>
    <w:rsid w:val="00EE7E09"/>
    <w:rsid w:val="00F0223C"/>
    <w:rsid w:val="00F3235D"/>
    <w:rsid w:val="00F32393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27E2CA5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rsid w:val="00380FD1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paragraph" w:styleId="Heading2">
    <w:name w:val="heading 2"/>
    <w:basedOn w:val="Normal"/>
    <w:next w:val="Normal"/>
    <w:link w:val="Heading2Char"/>
    <w:uiPriority w:val="9"/>
    <w:rsid w:val="00AC6C7E"/>
    <w:pPr>
      <w:kinsoku w:val="0"/>
      <w:overflowPunct w:val="0"/>
      <w:spacing w:before="360" w:after="120"/>
      <w:outlineLvl w:val="1"/>
    </w:pPr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BodyText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310F17"/>
    <w:rPr>
      <w:rFonts w:asciiTheme="majorHAnsi" w:hAnsiTheme="majorHAnsi" w:cs="Georgia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380FD1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Dates">
    <w:name w:val="Dates"/>
    <w:basedOn w:val="BodyText"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uiPriority w:val="1"/>
    <w:rsid w:val="00B6466C"/>
    <w:pPr>
      <w:widowControl w:val="0"/>
      <w:autoSpaceDE w:val="0"/>
      <w:autoSpaceDN w:val="0"/>
      <w:adjustRightInd w:val="0"/>
    </w:pPr>
    <w:rPr>
      <w:rFonts w:cs="Georgia"/>
      <w:sz w:val="8"/>
    </w:rPr>
  </w:style>
  <w:style w:type="character" w:customStyle="1" w:styleId="Heading2Char">
    <w:name w:val="Heading 2 Char"/>
    <w:basedOn w:val="DefaultParagraphFont"/>
    <w:link w:val="Heading2"/>
    <w:uiPriority w:val="9"/>
    <w:rsid w:val="00AC6C7E"/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paragraph" w:customStyle="1" w:styleId="Experience">
    <w:name w:val="Experience"/>
    <w:basedOn w:val="Normal"/>
    <w:qFormat/>
    <w:rsid w:val="00AC6C7E"/>
    <w:pPr>
      <w:widowControl/>
      <w:autoSpaceDE/>
      <w:autoSpaceDN/>
      <w:adjustRightInd/>
      <w:spacing w:after="200"/>
    </w:pPr>
    <w:rPr>
      <w:rFonts w:eastAsiaTheme="minorHAnsi" w:cstheme="minorBidi"/>
      <w:szCs w:val="24"/>
    </w:rPr>
  </w:style>
  <w:style w:type="paragraph" w:styleId="ListBullet">
    <w:name w:val="List Bullet"/>
    <w:basedOn w:val="Normal"/>
    <w:uiPriority w:val="99"/>
    <w:rsid w:val="00AC6C7E"/>
    <w:pPr>
      <w:numPr>
        <w:numId w:val="3"/>
      </w:numPr>
      <w:contextualSpacing/>
    </w:pPr>
    <w:rPr>
      <w:rFonts w:cs="Georgia"/>
    </w:rPr>
  </w:style>
  <w:style w:type="paragraph" w:customStyle="1" w:styleId="SchoolName">
    <w:name w:val="School Name"/>
    <w:basedOn w:val="Normal"/>
    <w:uiPriority w:val="1"/>
    <w:rsid w:val="00353B60"/>
    <w:rPr>
      <w:rFonts w:cs="Calibri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glossaryDocument" Target="glossary/document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Roaming\Microsoft\Templates\Blue%20spheres%20resum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AE06C12D5D7F4E0C865B5651BE4F8C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FCE699-D479-444C-A1CB-CEB4304F42BE}"/>
      </w:docPartPr>
      <w:docPartBody>
        <w:p w:rsidR="00000000" w:rsidRDefault="009D7E94">
          <w:pPr>
            <w:pStyle w:val="AE06C12D5D7F4E0C865B5651BE4F8CD8"/>
          </w:pPr>
          <w:r w:rsidRPr="00380FD1">
            <w:t>[Your Address]</w:t>
          </w:r>
        </w:p>
      </w:docPartBody>
    </w:docPart>
    <w:docPart>
      <w:docPartPr>
        <w:name w:val="F5D8C3AB0EF04ABD990AC6BDBF6495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C736B4B-EADB-4D5D-927C-F70B6F9A2321}"/>
      </w:docPartPr>
      <w:docPartBody>
        <w:p w:rsidR="00000000" w:rsidRDefault="009D7E94">
          <w:pPr>
            <w:pStyle w:val="F5D8C3AB0EF04ABD990AC6BDBF6495D4"/>
          </w:pPr>
          <w:r w:rsidRPr="00380FD1">
            <w:t>[City, ST ZIP Code]</w:t>
          </w:r>
        </w:p>
      </w:docPartBody>
    </w:docPart>
    <w:docPart>
      <w:docPartPr>
        <w:name w:val="133690DDE90F43EF950D850D67A7B0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54C4267-7D64-449A-AA3C-CCA212201253}"/>
      </w:docPartPr>
      <w:docPartBody>
        <w:p w:rsidR="00000000" w:rsidRDefault="009D7E94">
          <w:pPr>
            <w:pStyle w:val="133690DDE90F43EF950D850D67A7B004"/>
          </w:pPr>
          <w:r w:rsidRPr="00380FD1">
            <w:t>[Your Phone]</w:t>
          </w:r>
        </w:p>
      </w:docPartBody>
    </w:docPart>
    <w:docPart>
      <w:docPartPr>
        <w:name w:val="84C4A37ACF5A4A3187E85344F48797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A96BBC-AE9B-49B1-82BE-DB24CFC23DA8}"/>
      </w:docPartPr>
      <w:docPartBody>
        <w:p w:rsidR="00000000" w:rsidRDefault="009D7E94">
          <w:pPr>
            <w:pStyle w:val="84C4A37ACF5A4A3187E85344F48797FA"/>
          </w:pPr>
          <w:r w:rsidRPr="00380FD1">
            <w:t>[Your Email]</w:t>
          </w:r>
        </w:p>
      </w:docPartBody>
    </w:docPart>
    <w:docPart>
      <w:docPartPr>
        <w:name w:val="1650F92E57AA4B6FA1C6FBA80C7FCF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4FBB3A-CF5B-432C-AF7D-32753EE37803}"/>
      </w:docPartPr>
      <w:docPartBody>
        <w:p w:rsidR="00000000" w:rsidRDefault="009D7E94">
          <w:pPr>
            <w:pStyle w:val="1650F92E57AA4B6FA1C6FBA80C7FCF70"/>
          </w:pPr>
          <w:r>
            <w:t>[</w:t>
          </w:r>
          <w:r w:rsidRPr="00380FD1">
            <w:rPr>
              <w:rStyle w:val="PlaceholderText"/>
              <w:color w:val="FFC000" w:themeColor="accent4"/>
            </w:rPr>
            <w:t>Your Website</w:t>
          </w:r>
          <w:r>
            <w:rPr>
              <w:rStyle w:val="PlaceholderText"/>
              <w:color w:val="FFC000" w:themeColor="accent4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7E94"/>
    <w:rsid w:val="009D7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1D3FF06BA23438F8179769BC0EFB957">
    <w:name w:val="71D3FF06BA23438F8179769BC0EFB957"/>
  </w:style>
  <w:style w:type="paragraph" w:customStyle="1" w:styleId="8DC3415377384ED0AFC49EB9789C6D85">
    <w:name w:val="8DC3415377384ED0AFC49EB9789C6D85"/>
  </w:style>
  <w:style w:type="paragraph" w:customStyle="1" w:styleId="F3F399BF2EFF4C678D0341A281C9A1B1">
    <w:name w:val="F3F399BF2EFF4C678D0341A281C9A1B1"/>
  </w:style>
  <w:style w:type="paragraph" w:customStyle="1" w:styleId="08AEE5E8214A45128575A7160CF787CF">
    <w:name w:val="08AEE5E8214A45128575A7160CF787CF"/>
  </w:style>
  <w:style w:type="paragraph" w:customStyle="1" w:styleId="AE337F8504DB432DB784E306861CE9A9">
    <w:name w:val="AE337F8504DB432DB784E306861CE9A9"/>
  </w:style>
  <w:style w:type="paragraph" w:customStyle="1" w:styleId="5CBB0EAF8F6B4DA5A2A452FDB1952B15">
    <w:name w:val="5CBB0EAF8F6B4DA5A2A452FDB1952B15"/>
  </w:style>
  <w:style w:type="paragraph" w:customStyle="1" w:styleId="98BD041856E14447AC03C88453BB97DC">
    <w:name w:val="98BD041856E14447AC03C88453BB97DC"/>
  </w:style>
  <w:style w:type="paragraph" w:customStyle="1" w:styleId="B4CC15E90EF44CD3BE4178B81C0E10E9">
    <w:name w:val="B4CC15E90EF44CD3BE4178B81C0E10E9"/>
  </w:style>
  <w:style w:type="paragraph" w:customStyle="1" w:styleId="E5B7F0AE7A684292A1C520CD8ED1C0B4">
    <w:name w:val="E5B7F0AE7A684292A1C520CD8ED1C0B4"/>
  </w:style>
  <w:style w:type="paragraph" w:customStyle="1" w:styleId="E648D9D772E744E9B75ECB5DFC61AB45">
    <w:name w:val="E648D9D772E744E9B75ECB5DFC61AB45"/>
  </w:style>
  <w:style w:type="paragraph" w:customStyle="1" w:styleId="53A986779F6641A1B508AEC865EFE217">
    <w:name w:val="53A986779F6641A1B508AEC865EFE217"/>
  </w:style>
  <w:style w:type="paragraph" w:customStyle="1" w:styleId="1741B5FC2E9C41AAB52957CF9C39A50D">
    <w:name w:val="1741B5FC2E9C41AAB52957CF9C39A50D"/>
  </w:style>
  <w:style w:type="paragraph" w:customStyle="1" w:styleId="3FD988075ECE4B239BC2050DD0F42AD3">
    <w:name w:val="3FD988075ECE4B239BC2050DD0F42AD3"/>
  </w:style>
  <w:style w:type="paragraph" w:customStyle="1" w:styleId="D71CC13165F14C84A05014100D4F4AD2">
    <w:name w:val="D71CC13165F14C84A05014100D4F4AD2"/>
  </w:style>
  <w:style w:type="paragraph" w:customStyle="1" w:styleId="722061D9C4234E49A23BC9D6EB18006C">
    <w:name w:val="722061D9C4234E49A23BC9D6EB18006C"/>
  </w:style>
  <w:style w:type="paragraph" w:customStyle="1" w:styleId="FC9BEB2C7F7D4F048EFB66B9DF5B68EC">
    <w:name w:val="FC9BEB2C7F7D4F048EFB66B9DF5B68EC"/>
  </w:style>
  <w:style w:type="paragraph" w:customStyle="1" w:styleId="C00AC2C8440846B09452DFB1BBF63809">
    <w:name w:val="C00AC2C8440846B09452DFB1BBF63809"/>
  </w:style>
  <w:style w:type="paragraph" w:customStyle="1" w:styleId="32A1DDAC59284C248F64E3E706B87044">
    <w:name w:val="32A1DDAC59284C248F64E3E706B87044"/>
  </w:style>
  <w:style w:type="paragraph" w:customStyle="1" w:styleId="0B2D590BA8D2433D93BD7FB5A5C983FE">
    <w:name w:val="0B2D590BA8D2433D93BD7FB5A5C983FE"/>
  </w:style>
  <w:style w:type="paragraph" w:customStyle="1" w:styleId="392D9952C971480C93F83EC91AC4D4E8">
    <w:name w:val="392D9952C971480C93F83EC91AC4D4E8"/>
  </w:style>
  <w:style w:type="paragraph" w:customStyle="1" w:styleId="ECC91FA05C3E491A973DB8E54F8B8A5F">
    <w:name w:val="ECC91FA05C3E491A973DB8E54F8B8A5F"/>
  </w:style>
  <w:style w:type="paragraph" w:customStyle="1" w:styleId="E4C3B0CE752F439DA9C4E2C994F5E40B">
    <w:name w:val="E4C3B0CE752F439DA9C4E2C994F5E40B"/>
  </w:style>
  <w:style w:type="paragraph" w:customStyle="1" w:styleId="C4D94ACCF09540B8A61FB1230D89BC88">
    <w:name w:val="C4D94ACCF09540B8A61FB1230D89BC88"/>
  </w:style>
  <w:style w:type="paragraph" w:customStyle="1" w:styleId="A8761D56638C44C588479F075E0FC084">
    <w:name w:val="A8761D56638C44C588479F075E0FC084"/>
  </w:style>
  <w:style w:type="paragraph" w:customStyle="1" w:styleId="88EBBF994C634EC095E77572C9A0AC9B">
    <w:name w:val="88EBBF994C634EC095E77572C9A0AC9B"/>
  </w:style>
  <w:style w:type="paragraph" w:customStyle="1" w:styleId="0503D827FDA44A778A9F0F3C975CB74A">
    <w:name w:val="0503D827FDA44A778A9F0F3C975CB74A"/>
  </w:style>
  <w:style w:type="paragraph" w:customStyle="1" w:styleId="FDF7461D56AA44FC96EC58AD8DDD7DBE">
    <w:name w:val="FDF7461D56AA44FC96EC58AD8DDD7DBE"/>
  </w:style>
  <w:style w:type="paragraph" w:customStyle="1" w:styleId="70A9213FE23C40D3899D90FC94A397A7">
    <w:name w:val="70A9213FE23C40D3899D90FC94A397A7"/>
  </w:style>
  <w:style w:type="paragraph" w:customStyle="1" w:styleId="81D892AAE80D4C4CAD0BA1EDBFEE84E4">
    <w:name w:val="81D892AAE80D4C4CAD0BA1EDBFEE84E4"/>
  </w:style>
  <w:style w:type="paragraph" w:customStyle="1" w:styleId="AE06C12D5D7F4E0C865B5651BE4F8CD8">
    <w:name w:val="AE06C12D5D7F4E0C865B5651BE4F8CD8"/>
  </w:style>
  <w:style w:type="paragraph" w:customStyle="1" w:styleId="F5D8C3AB0EF04ABD990AC6BDBF6495D4">
    <w:name w:val="F5D8C3AB0EF04ABD990AC6BDBF6495D4"/>
  </w:style>
  <w:style w:type="paragraph" w:customStyle="1" w:styleId="133690DDE90F43EF950D850D67A7B004">
    <w:name w:val="133690DDE90F43EF950D850D67A7B004"/>
  </w:style>
  <w:style w:type="paragraph" w:customStyle="1" w:styleId="84C4A37ACF5A4A3187E85344F48797FA">
    <w:name w:val="84C4A37ACF5A4A3187E85344F48797FA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1650F92E57AA4B6FA1C6FBA80C7FCF70">
    <w:name w:val="1650F92E57AA4B6FA1C6FBA80C7FCF7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 spheres resume</Template>
  <TotalTime>0</TotalTime>
  <Pages>1</Pages>
  <Words>30</Words>
  <Characters>175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2022-02-25T14:06:00Z</dcterms:created>
  <dcterms:modified xsi:type="dcterms:W3CDTF">2022-02-25T14:07:00Z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